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C48F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2E3C48F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48F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48F5" w14:textId="77777777" w:rsidR="00C44B8B" w:rsidRPr="0073431B" w:rsidRDefault="00176CD3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76CD3">
              <w:rPr>
                <w:b/>
                <w:sz w:val="26"/>
                <w:szCs w:val="26"/>
                <w:lang w:val="en-US"/>
              </w:rPr>
              <w:t>203C_006</w:t>
            </w:r>
          </w:p>
        </w:tc>
      </w:tr>
      <w:tr w:rsidR="00C44B8B" w14:paraId="2E3C48F9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48F7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48F8" w14:textId="77777777" w:rsidR="00C44B8B" w:rsidRPr="00176CD3" w:rsidRDefault="0004425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76CD3">
              <w:rPr>
                <w:b/>
                <w:sz w:val="26"/>
                <w:szCs w:val="26"/>
                <w:lang w:val="en-US"/>
              </w:rPr>
              <w:t>2274876</w:t>
            </w:r>
            <w:r w:rsidR="00C44B8B" w:rsidRPr="00176CD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14:paraId="2E3C48FA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E3C48F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E3C48F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E3C48F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E3C48F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E3C48FF" w14:textId="77777777" w:rsidR="00C44B8B" w:rsidRPr="00CB6078" w:rsidRDefault="00C44B8B" w:rsidP="00C44B8B"/>
    <w:p w14:paraId="2E3C4900" w14:textId="77777777" w:rsidR="00C44B8B" w:rsidRPr="00CB6078" w:rsidRDefault="00C44B8B" w:rsidP="00C44B8B"/>
    <w:p w14:paraId="2E3C4901" w14:textId="77777777" w:rsidR="00C44B8B" w:rsidRPr="00CB6078" w:rsidRDefault="00C44B8B" w:rsidP="00C44B8B"/>
    <w:p w14:paraId="2E3C490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E3C4903" w14:textId="447BFE0E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7502F">
        <w:rPr>
          <w:b/>
          <w:sz w:val="26"/>
          <w:szCs w:val="26"/>
        </w:rPr>
        <w:t>(</w:t>
      </w:r>
      <w:r w:rsidR="00232C09">
        <w:rPr>
          <w:b/>
          <w:sz w:val="26"/>
          <w:szCs w:val="26"/>
        </w:rPr>
        <w:t>Накладка ОГ</w:t>
      </w:r>
      <w:bookmarkStart w:id="1" w:name="_GoBack"/>
      <w:bookmarkEnd w:id="1"/>
      <w:r w:rsidR="0004425A" w:rsidRPr="00C62B24">
        <w:rPr>
          <w:b/>
          <w:sz w:val="26"/>
          <w:szCs w:val="26"/>
        </w:rPr>
        <w:t>9</w:t>
      </w:r>
      <w:r w:rsidR="00232C09">
        <w:rPr>
          <w:b/>
          <w:sz w:val="26"/>
          <w:szCs w:val="26"/>
        </w:rPr>
        <w:t xml:space="preserve"> </w:t>
      </w:r>
      <w:r w:rsidR="00232C09" w:rsidRPr="00232C09">
        <w:rPr>
          <w:b/>
          <w:sz w:val="26"/>
          <w:szCs w:val="26"/>
        </w:rPr>
        <w:t>3.407.1-143.8.32</w:t>
      </w:r>
      <w:r w:rsidR="00F7502F">
        <w:rPr>
          <w:b/>
          <w:sz w:val="26"/>
          <w:szCs w:val="26"/>
        </w:rPr>
        <w:t>)</w:t>
      </w:r>
      <w:r w:rsidR="0099375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93753">
        <w:rPr>
          <w:b/>
          <w:sz w:val="26"/>
          <w:szCs w:val="26"/>
          <w:u w:val="single"/>
        </w:rPr>
        <w:t>203</w:t>
      </w:r>
      <w:r w:rsidR="00F115B9" w:rsidRPr="00993753">
        <w:rPr>
          <w:b/>
          <w:sz w:val="26"/>
          <w:szCs w:val="26"/>
          <w:u w:val="single"/>
          <w:lang w:val="en-US"/>
        </w:rPr>
        <w:t>C</w:t>
      </w:r>
    </w:p>
    <w:p w14:paraId="2E3C4904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E3C490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E3C4906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C62B24">
        <w:rPr>
          <w:sz w:val="24"/>
          <w:szCs w:val="24"/>
        </w:rPr>
        <w:t xml:space="preserve"> </w:t>
      </w:r>
      <w:bookmarkStart w:id="2" w:name="Поле4"/>
      <w:r w:rsidR="00370893" w:rsidRPr="00C62B24">
        <w:rPr>
          <w:sz w:val="24"/>
          <w:szCs w:val="24"/>
        </w:rPr>
        <w:t>Типовой</w:t>
      </w:r>
      <w:r w:rsidR="0004425A" w:rsidRPr="00C62B24">
        <w:rPr>
          <w:sz w:val="24"/>
          <w:szCs w:val="24"/>
        </w:rPr>
        <w:t xml:space="preserve"> проект 3.407.1-143.8.32</w:t>
      </w:r>
      <w:bookmarkEnd w:id="2"/>
      <w:r w:rsidR="00C62B24" w:rsidRPr="00C62B24">
        <w:rPr>
          <w:sz w:val="24"/>
          <w:szCs w:val="24"/>
        </w:rPr>
        <w:t>.</w:t>
      </w:r>
    </w:p>
    <w:p w14:paraId="2E3C4907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3C4908" w14:textId="77777777"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E3C4909" w14:textId="77777777" w:rsidR="00F778BD" w:rsidRDefault="00F778BD" w:rsidP="00F778B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2E3C490A" w14:textId="77777777" w:rsidR="00F778BD" w:rsidRDefault="00F778BD" w:rsidP="00F778B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E3C490B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3C490C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3C490D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3C490E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3C490F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E3C4910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E3C4911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E3C4912" w14:textId="77777777"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2E3C4913" w14:textId="77777777" w:rsidR="00F778BD" w:rsidRDefault="00F778BD" w:rsidP="00F778B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E3C4914" w14:textId="77777777" w:rsidR="00F778BD" w:rsidRDefault="00F778BD" w:rsidP="00F778B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3C4915" w14:textId="77777777" w:rsidR="00F778BD" w:rsidRDefault="00F778BD" w:rsidP="00F778B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2E3C4916" w14:textId="77777777" w:rsidR="00F778BD" w:rsidRDefault="00A84C29" w:rsidP="00F778B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62B24">
        <w:rPr>
          <w:sz w:val="24"/>
          <w:szCs w:val="24"/>
        </w:rPr>
        <w:t>Типово</w:t>
      </w:r>
      <w:r w:rsidR="004B7ABF">
        <w:rPr>
          <w:sz w:val="24"/>
          <w:szCs w:val="24"/>
        </w:rPr>
        <w:t>го</w:t>
      </w:r>
      <w:r w:rsidRPr="00C62B24">
        <w:rPr>
          <w:sz w:val="24"/>
          <w:szCs w:val="24"/>
        </w:rPr>
        <w:t xml:space="preserve"> проект</w:t>
      </w:r>
      <w:r w:rsidR="004B7ABF">
        <w:rPr>
          <w:sz w:val="24"/>
          <w:szCs w:val="24"/>
        </w:rPr>
        <w:t>а</w:t>
      </w:r>
      <w:r w:rsidRPr="00C62B24">
        <w:rPr>
          <w:sz w:val="24"/>
          <w:szCs w:val="24"/>
        </w:rPr>
        <w:t xml:space="preserve"> 3.407.1-143.8.32</w:t>
      </w:r>
      <w:r w:rsidR="00F778BD">
        <w:rPr>
          <w:sz w:val="26"/>
          <w:szCs w:val="26"/>
        </w:rPr>
        <w:t>;</w:t>
      </w:r>
    </w:p>
    <w:p w14:paraId="2E3C4917" w14:textId="77777777" w:rsidR="00F778BD" w:rsidRDefault="00F778BD" w:rsidP="00F778B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E3C4918" w14:textId="77777777" w:rsidR="00F778BD" w:rsidRDefault="00F778BD" w:rsidP="00F778B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2E3C4919" w14:textId="77777777" w:rsidR="00F778BD" w:rsidRDefault="00F778BD" w:rsidP="00F778B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3C491A" w14:textId="77777777" w:rsidR="00F778BD" w:rsidRDefault="00F778BD" w:rsidP="00F778B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E3C491B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3C491C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2E3C491D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2E3C491E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2E3C491F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E3C4920" w14:textId="77777777"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E3C4921" w14:textId="77777777"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3C4922" w14:textId="77777777"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3C4923" w14:textId="77777777"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E3C4924" w14:textId="77777777"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E3C4925" w14:textId="77777777"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3C4926" w14:textId="77777777"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3C4927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2E3C4928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E3C4929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2E3C492A" w14:textId="77777777"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E3C492B" w14:textId="77777777"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2E3C492C" w14:textId="77777777"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2E3C492D" w14:textId="77777777" w:rsidR="00F778BD" w:rsidRDefault="00F778BD" w:rsidP="00F778B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E3C492E" w14:textId="77777777" w:rsidR="00F778BD" w:rsidRDefault="00F778BD" w:rsidP="00F778B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E3C492F" w14:textId="77777777" w:rsidR="00F778BD" w:rsidRDefault="00F778BD" w:rsidP="00A84C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E3C4930" w14:textId="77777777"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E3C4931" w14:textId="77777777" w:rsidR="00F778BD" w:rsidRDefault="00F778BD" w:rsidP="00F778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3C4932" w14:textId="77777777" w:rsidR="001D6900" w:rsidRPr="00CB6078" w:rsidRDefault="001D6900" w:rsidP="00451C4D">
      <w:pPr>
        <w:rPr>
          <w:sz w:val="26"/>
          <w:szCs w:val="26"/>
        </w:rPr>
      </w:pPr>
    </w:p>
    <w:p w14:paraId="2E3C4933" w14:textId="77777777" w:rsidR="004A2665" w:rsidRPr="00CB6078" w:rsidRDefault="004A2665" w:rsidP="00451C4D">
      <w:pPr>
        <w:rPr>
          <w:sz w:val="26"/>
          <w:szCs w:val="26"/>
        </w:rPr>
      </w:pPr>
    </w:p>
    <w:p w14:paraId="2E3C4934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E3C493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E3C493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C4939" w14:textId="77777777" w:rsidR="00C76027" w:rsidRDefault="00C76027">
      <w:r>
        <w:separator/>
      </w:r>
    </w:p>
  </w:endnote>
  <w:endnote w:type="continuationSeparator" w:id="0">
    <w:p w14:paraId="2E3C493A" w14:textId="77777777" w:rsidR="00C76027" w:rsidRDefault="00C7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C4937" w14:textId="77777777" w:rsidR="00C76027" w:rsidRDefault="00C76027">
      <w:r>
        <w:separator/>
      </w:r>
    </w:p>
  </w:footnote>
  <w:footnote w:type="continuationSeparator" w:id="0">
    <w:p w14:paraId="2E3C4938" w14:textId="77777777" w:rsidR="00C76027" w:rsidRDefault="00C76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C493B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E3C493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E3845A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11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5A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25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6CD3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C09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507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893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ABF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90E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266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53"/>
    <w:rsid w:val="00993A3E"/>
    <w:rsid w:val="00993A48"/>
    <w:rsid w:val="009952F9"/>
    <w:rsid w:val="009954AF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C29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B24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027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A12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F46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813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7E2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5F5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02F"/>
    <w:rsid w:val="00F75196"/>
    <w:rsid w:val="00F754CC"/>
    <w:rsid w:val="00F76FA1"/>
    <w:rsid w:val="00F7710B"/>
    <w:rsid w:val="00F7773E"/>
    <w:rsid w:val="00F778BD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3C48F3"/>
  <w15:docId w15:val="{C9F4034E-E0A8-41F3-89E8-0E476DF2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66437-12D5-4E46-9625-E8A84A8B6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10EF5-C875-4C1F-BD31-EBABFDE1AF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31705-7231-46A2-984D-3A38AB57A108}">
  <ds:schemaRefs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9917C9-3FFE-49F3-888D-B3E3F5C4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34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2010-09-30T13:29:00Z</cp:lastPrinted>
  <dcterms:created xsi:type="dcterms:W3CDTF">2015-06-02T11:16:00Z</dcterms:created>
  <dcterms:modified xsi:type="dcterms:W3CDTF">2017-05-29T10:46:00Z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